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93"/>
        <w:gridCol w:w="4769"/>
      </w:tblGrid>
      <w:tr w:rsidR="000C09F7" w:rsidRPr="00C43CD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09F7" w:rsidRPr="00C43CD4" w:rsidRDefault="000C09F7" w:rsidP="00781D4C">
            <w:pPr>
              <w:spacing w:line="360" w:lineRule="auto"/>
              <w:jc w:val="center"/>
              <w:rPr>
                <w:b/>
                <w:bCs/>
              </w:rPr>
            </w:pPr>
            <w:r w:rsidRPr="00554719">
              <w:rPr>
                <w:b/>
                <w:bCs/>
                <w:noProof/>
                <w:color w:val="000000"/>
                <w:sz w:val="30"/>
                <w:szCs w:val="3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3.5pt;height:48pt;visibility:visible">
                  <v:imagedata r:id="rId7" o:title="" grayscale="t"/>
                </v:shape>
              </w:pict>
            </w:r>
          </w:p>
        </w:tc>
      </w:tr>
      <w:tr w:rsidR="000C09F7" w:rsidRPr="00C43CD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9F7" w:rsidRPr="00C43CD4" w:rsidRDefault="000C09F7" w:rsidP="00781D4C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C43CD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0C09F7" w:rsidRPr="00C43CD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09F7" w:rsidRPr="00C43CD4" w:rsidRDefault="000C09F7" w:rsidP="00781D4C">
            <w:pPr>
              <w:spacing w:line="360" w:lineRule="auto"/>
              <w:jc w:val="center"/>
              <w:rPr>
                <w:b/>
                <w:bCs/>
              </w:rPr>
            </w:pPr>
            <w:r w:rsidRPr="00C43CD4">
              <w:rPr>
                <w:b/>
                <w:bCs/>
              </w:rPr>
              <w:t>АДМИНИСТРАЦИЯ ГОРОДА СВОБОДНОГО</w:t>
            </w:r>
          </w:p>
        </w:tc>
      </w:tr>
      <w:tr w:rsidR="000C09F7" w:rsidRPr="00C43CD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09F7" w:rsidRPr="00C43CD4" w:rsidRDefault="000C09F7" w:rsidP="00781D4C">
            <w:pPr>
              <w:jc w:val="center"/>
              <w:rPr>
                <w:b/>
                <w:bCs/>
              </w:rPr>
            </w:pPr>
          </w:p>
          <w:p w:rsidR="000C09F7" w:rsidRPr="00C43CD4" w:rsidRDefault="000C09F7" w:rsidP="00781D4C">
            <w:pPr>
              <w:jc w:val="center"/>
              <w:rPr>
                <w:b/>
                <w:bCs/>
                <w:sz w:val="36"/>
                <w:szCs w:val="36"/>
              </w:rPr>
            </w:pPr>
            <w:r w:rsidRPr="00C43CD4">
              <w:rPr>
                <w:b/>
                <w:bCs/>
                <w:sz w:val="36"/>
                <w:szCs w:val="36"/>
              </w:rPr>
              <w:t>ПОСТАНОВЛЕНИЕ</w:t>
            </w:r>
          </w:p>
          <w:p w:rsidR="000C09F7" w:rsidRPr="00C43CD4" w:rsidRDefault="000C09F7" w:rsidP="00781D4C">
            <w:pPr>
              <w:jc w:val="center"/>
              <w:rPr>
                <w:b/>
                <w:bCs/>
              </w:rPr>
            </w:pPr>
          </w:p>
        </w:tc>
      </w:tr>
      <w:tr w:rsidR="000C09F7" w:rsidRPr="00C43CD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0C09F7" w:rsidRPr="00D345B5" w:rsidRDefault="000C09F7" w:rsidP="00781D4C">
            <w:pPr>
              <w:jc w:val="both"/>
              <w:rPr>
                <w:sz w:val="32"/>
                <w:szCs w:val="32"/>
              </w:rPr>
            </w:pPr>
            <w:r w:rsidRPr="00D345B5">
              <w:rPr>
                <w:sz w:val="32"/>
                <w:szCs w:val="32"/>
              </w:rPr>
              <w:t>06.04.2015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F7" w:rsidRPr="00C43CD4" w:rsidRDefault="000C09F7" w:rsidP="00781D4C">
            <w:pPr>
              <w:tabs>
                <w:tab w:val="center" w:pos="2323"/>
              </w:tabs>
              <w:rPr>
                <w:b/>
                <w:bCs/>
                <w:sz w:val="32"/>
                <w:szCs w:val="32"/>
              </w:rPr>
            </w:pPr>
            <w:r w:rsidRPr="00C43CD4">
              <w:rPr>
                <w:sz w:val="32"/>
                <w:szCs w:val="32"/>
              </w:rPr>
              <w:t xml:space="preserve">                        </w:t>
            </w:r>
            <w:r w:rsidRPr="00C43CD4">
              <w:rPr>
                <w:sz w:val="32"/>
                <w:szCs w:val="32"/>
              </w:rPr>
              <w:tab/>
              <w:t xml:space="preserve">      </w:t>
            </w:r>
            <w:r>
              <w:rPr>
                <w:sz w:val="32"/>
                <w:szCs w:val="32"/>
              </w:rPr>
              <w:t xml:space="preserve">              № 672</w:t>
            </w:r>
          </w:p>
        </w:tc>
      </w:tr>
      <w:tr w:rsidR="000C09F7" w:rsidRPr="00C43CD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09F7" w:rsidRPr="00C43CD4" w:rsidRDefault="000C09F7" w:rsidP="00781D4C">
            <w:pPr>
              <w:jc w:val="center"/>
              <w:rPr>
                <w:sz w:val="20"/>
                <w:szCs w:val="20"/>
              </w:rPr>
            </w:pPr>
          </w:p>
          <w:p w:rsidR="000C09F7" w:rsidRPr="00C43CD4" w:rsidRDefault="000C09F7" w:rsidP="00781D4C">
            <w:pPr>
              <w:jc w:val="center"/>
              <w:rPr>
                <w:sz w:val="20"/>
                <w:szCs w:val="20"/>
              </w:rPr>
            </w:pPr>
            <w:r w:rsidRPr="00C43CD4">
              <w:rPr>
                <w:sz w:val="20"/>
                <w:szCs w:val="20"/>
              </w:rPr>
              <w:t>г,  Свободный</w:t>
            </w:r>
          </w:p>
          <w:p w:rsidR="000C09F7" w:rsidRPr="00C43CD4" w:rsidRDefault="000C09F7" w:rsidP="00781D4C">
            <w:pPr>
              <w:jc w:val="center"/>
              <w:rPr>
                <w:sz w:val="20"/>
                <w:szCs w:val="20"/>
              </w:rPr>
            </w:pPr>
          </w:p>
        </w:tc>
      </w:tr>
      <w:tr w:rsidR="000C09F7" w:rsidRPr="00C43CD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F7" w:rsidRPr="00C43CD4" w:rsidRDefault="000C09F7" w:rsidP="007E33DE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0C09F7" w:rsidRPr="00C43CD4" w:rsidRDefault="000C09F7" w:rsidP="00781D4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C09F7" w:rsidRPr="00C43CD4" w:rsidRDefault="000C09F7" w:rsidP="008472A4">
      <w:pPr>
        <w:ind w:right="-1"/>
        <w:rPr>
          <w:sz w:val="28"/>
          <w:szCs w:val="28"/>
        </w:rPr>
      </w:pPr>
      <w:r w:rsidRPr="00C43CD4">
        <w:rPr>
          <w:sz w:val="28"/>
          <w:szCs w:val="28"/>
        </w:rPr>
        <w:t xml:space="preserve">Об утверждении положения об общественном </w:t>
      </w:r>
    </w:p>
    <w:p w:rsidR="000C09F7" w:rsidRPr="00C43CD4" w:rsidRDefault="000C09F7" w:rsidP="008472A4">
      <w:pPr>
        <w:ind w:right="-1"/>
        <w:rPr>
          <w:sz w:val="28"/>
          <w:szCs w:val="28"/>
        </w:rPr>
      </w:pPr>
      <w:r w:rsidRPr="00C43CD4">
        <w:rPr>
          <w:sz w:val="28"/>
          <w:szCs w:val="28"/>
        </w:rPr>
        <w:t>совете по проведению независимой оценки</w:t>
      </w:r>
    </w:p>
    <w:p w:rsidR="000C09F7" w:rsidRPr="00C43CD4" w:rsidRDefault="000C09F7" w:rsidP="008472A4">
      <w:pPr>
        <w:ind w:right="-1"/>
        <w:rPr>
          <w:sz w:val="28"/>
          <w:szCs w:val="28"/>
        </w:rPr>
      </w:pPr>
      <w:r w:rsidRPr="00C43CD4">
        <w:rPr>
          <w:sz w:val="28"/>
          <w:szCs w:val="28"/>
        </w:rPr>
        <w:t xml:space="preserve">качества образовательной деятельности </w:t>
      </w:r>
    </w:p>
    <w:p w:rsidR="000C09F7" w:rsidRPr="00C43CD4" w:rsidRDefault="000C09F7" w:rsidP="008472A4">
      <w:pPr>
        <w:ind w:right="-1"/>
        <w:rPr>
          <w:sz w:val="28"/>
          <w:szCs w:val="28"/>
        </w:rPr>
      </w:pPr>
      <w:r w:rsidRPr="00C43CD4">
        <w:rPr>
          <w:sz w:val="28"/>
          <w:szCs w:val="28"/>
        </w:rPr>
        <w:t xml:space="preserve">организаций,  осуществляющих образовательную </w:t>
      </w:r>
    </w:p>
    <w:p w:rsidR="000C09F7" w:rsidRPr="00C43CD4" w:rsidRDefault="000C09F7" w:rsidP="008472A4">
      <w:pPr>
        <w:ind w:right="-1"/>
        <w:rPr>
          <w:sz w:val="28"/>
          <w:szCs w:val="28"/>
        </w:rPr>
      </w:pPr>
      <w:r w:rsidRPr="00C43CD4">
        <w:rPr>
          <w:sz w:val="28"/>
          <w:szCs w:val="28"/>
        </w:rPr>
        <w:t xml:space="preserve">деятельность на территории муниципального </w:t>
      </w:r>
    </w:p>
    <w:p w:rsidR="000C09F7" w:rsidRPr="00C43CD4" w:rsidRDefault="000C09F7" w:rsidP="008472A4">
      <w:pPr>
        <w:ind w:right="-1"/>
        <w:rPr>
          <w:sz w:val="28"/>
          <w:szCs w:val="28"/>
        </w:rPr>
      </w:pPr>
      <w:r w:rsidRPr="00C43CD4">
        <w:rPr>
          <w:sz w:val="28"/>
          <w:szCs w:val="28"/>
        </w:rPr>
        <w:t>образования «город Свободный»</w:t>
      </w:r>
    </w:p>
    <w:p w:rsidR="000C09F7" w:rsidRPr="00C43CD4" w:rsidRDefault="000C09F7" w:rsidP="00B3715C">
      <w:pPr>
        <w:rPr>
          <w:sz w:val="28"/>
          <w:szCs w:val="28"/>
        </w:rPr>
      </w:pPr>
      <w:r w:rsidRPr="00C43CD4">
        <w:rPr>
          <w:sz w:val="28"/>
          <w:szCs w:val="28"/>
        </w:rPr>
        <w:t xml:space="preserve"> </w:t>
      </w:r>
    </w:p>
    <w:p w:rsidR="000C09F7" w:rsidRPr="00C43CD4" w:rsidRDefault="000C09F7" w:rsidP="00B3715C">
      <w:pPr>
        <w:ind w:firstLine="708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В соответствии со ст.  95.2 Федерального закона от 29.12.2012 № 273-ФЗ  «Об образовании в Российской Федерации», Приказом министерства образования и науки Амурской области от 26.02.2015 № 307 «О проведении независимой оценки качества образовательной деятельности организаций, осуществляющих образовательную деятельность»  </w:t>
      </w:r>
    </w:p>
    <w:p w:rsidR="000C09F7" w:rsidRPr="00C43CD4" w:rsidRDefault="000C09F7" w:rsidP="00B3715C">
      <w:pPr>
        <w:jc w:val="both"/>
        <w:rPr>
          <w:color w:val="000000"/>
          <w:sz w:val="28"/>
          <w:szCs w:val="28"/>
        </w:rPr>
      </w:pPr>
    </w:p>
    <w:p w:rsidR="000C09F7" w:rsidRPr="00C43CD4" w:rsidRDefault="000C09F7" w:rsidP="00B3715C">
      <w:pPr>
        <w:jc w:val="both"/>
        <w:rPr>
          <w:color w:val="000000"/>
          <w:sz w:val="28"/>
          <w:szCs w:val="28"/>
        </w:rPr>
      </w:pPr>
      <w:r w:rsidRPr="00C43CD4">
        <w:rPr>
          <w:color w:val="000000"/>
          <w:sz w:val="28"/>
          <w:szCs w:val="28"/>
        </w:rPr>
        <w:t>П О С Т А Н О В Л Я Ю:</w:t>
      </w:r>
    </w:p>
    <w:p w:rsidR="000C09F7" w:rsidRPr="00C43CD4" w:rsidRDefault="000C09F7" w:rsidP="00B3715C">
      <w:pPr>
        <w:jc w:val="both"/>
        <w:rPr>
          <w:color w:val="000000"/>
          <w:sz w:val="28"/>
          <w:szCs w:val="28"/>
        </w:rPr>
      </w:pPr>
    </w:p>
    <w:p w:rsidR="000C09F7" w:rsidRPr="00C43CD4" w:rsidRDefault="000C09F7" w:rsidP="004B5CEF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1. Утвердить прилагаемое Положение об общественном совете по проведению независимой оценки качества образовательной деятельности организаций,  осуществляющих образовательную деятельность на территории муниципального образования «город Свободный» (приложение № 1). </w:t>
      </w:r>
    </w:p>
    <w:p w:rsidR="000C09F7" w:rsidRPr="00C43CD4" w:rsidRDefault="000C09F7" w:rsidP="004B5CEF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2. Настоящее постановление вступает в силу со дня опубликования в средствах массовой информации.  </w:t>
      </w:r>
    </w:p>
    <w:p w:rsidR="000C09F7" w:rsidRPr="00C43CD4" w:rsidRDefault="000C09F7" w:rsidP="004B5CEF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3. Контроль  за исполнением настоящего постановления возложить на  заместителя  главы  администрации  города  по социальным вопросам Н.И.  Грушко. </w:t>
      </w:r>
    </w:p>
    <w:p w:rsidR="000C09F7" w:rsidRPr="00C43CD4" w:rsidRDefault="000C09F7" w:rsidP="004B5CEF">
      <w:pPr>
        <w:ind w:firstLine="709"/>
        <w:jc w:val="both"/>
        <w:rPr>
          <w:color w:val="000000"/>
          <w:sz w:val="28"/>
          <w:szCs w:val="28"/>
        </w:rPr>
      </w:pPr>
    </w:p>
    <w:p w:rsidR="000C09F7" w:rsidRPr="00C43CD4" w:rsidRDefault="000C09F7" w:rsidP="004B5CEF">
      <w:pPr>
        <w:ind w:firstLine="709"/>
        <w:jc w:val="both"/>
        <w:rPr>
          <w:color w:val="000000"/>
          <w:sz w:val="28"/>
          <w:szCs w:val="28"/>
        </w:rPr>
      </w:pPr>
    </w:p>
    <w:p w:rsidR="000C09F7" w:rsidRPr="00C43CD4" w:rsidRDefault="000C09F7" w:rsidP="00B3715C">
      <w:pPr>
        <w:rPr>
          <w:color w:val="000000"/>
          <w:sz w:val="28"/>
          <w:szCs w:val="28"/>
        </w:rPr>
      </w:pPr>
      <w:r w:rsidRPr="00C43CD4">
        <w:rPr>
          <w:color w:val="000000"/>
          <w:sz w:val="28"/>
          <w:szCs w:val="28"/>
        </w:rPr>
        <w:t xml:space="preserve">Глава города Свободного    </w:t>
      </w:r>
      <w:r w:rsidRPr="00C43CD4">
        <w:rPr>
          <w:color w:val="000000"/>
          <w:sz w:val="28"/>
          <w:szCs w:val="28"/>
        </w:rPr>
        <w:tab/>
      </w:r>
      <w:r w:rsidRPr="00C43CD4">
        <w:rPr>
          <w:color w:val="000000"/>
          <w:sz w:val="28"/>
          <w:szCs w:val="28"/>
        </w:rPr>
        <w:tab/>
      </w:r>
      <w:r w:rsidRPr="00C43CD4">
        <w:rPr>
          <w:color w:val="000000"/>
          <w:sz w:val="28"/>
          <w:szCs w:val="28"/>
        </w:rPr>
        <w:tab/>
      </w:r>
      <w:r w:rsidRPr="00C43CD4">
        <w:rPr>
          <w:color w:val="000000"/>
          <w:sz w:val="28"/>
          <w:szCs w:val="28"/>
        </w:rPr>
        <w:tab/>
      </w:r>
      <w:r w:rsidRPr="00C43CD4">
        <w:rPr>
          <w:color w:val="000000"/>
          <w:sz w:val="28"/>
          <w:szCs w:val="28"/>
        </w:rPr>
        <w:tab/>
        <w:t xml:space="preserve">               Р.В. Каминский</w:t>
      </w:r>
    </w:p>
    <w:p w:rsidR="000C09F7" w:rsidRPr="00C43CD4" w:rsidRDefault="000C09F7" w:rsidP="00F207A0">
      <w:pPr>
        <w:rPr>
          <w:color w:val="000000"/>
          <w:sz w:val="26"/>
          <w:szCs w:val="26"/>
        </w:rPr>
      </w:pPr>
    </w:p>
    <w:p w:rsidR="000C09F7" w:rsidRDefault="000C09F7" w:rsidP="00A12ECF">
      <w:pPr>
        <w:jc w:val="both"/>
        <w:rPr>
          <w:sz w:val="28"/>
          <w:szCs w:val="28"/>
          <w:lang w:val="en-US"/>
        </w:rPr>
      </w:pPr>
    </w:p>
    <w:p w:rsidR="000C09F7" w:rsidRPr="00C43CD4" w:rsidRDefault="000C09F7" w:rsidP="00A12ECF">
      <w:pPr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                                                                    </w:t>
      </w:r>
    </w:p>
    <w:p w:rsidR="000C09F7" w:rsidRPr="00C43CD4" w:rsidRDefault="000C09F7" w:rsidP="008B1806">
      <w:pPr>
        <w:jc w:val="right"/>
        <w:rPr>
          <w:sz w:val="28"/>
          <w:szCs w:val="28"/>
        </w:rPr>
      </w:pPr>
      <w:r w:rsidRPr="00C43CD4">
        <w:rPr>
          <w:sz w:val="28"/>
          <w:szCs w:val="28"/>
        </w:rPr>
        <w:t xml:space="preserve">Приложение № 1 </w:t>
      </w:r>
    </w:p>
    <w:p w:rsidR="000C09F7" w:rsidRPr="00C43CD4" w:rsidRDefault="000C09F7" w:rsidP="008B1806">
      <w:pPr>
        <w:jc w:val="right"/>
        <w:rPr>
          <w:sz w:val="28"/>
          <w:szCs w:val="28"/>
        </w:rPr>
      </w:pPr>
      <w:r w:rsidRPr="00C43CD4">
        <w:rPr>
          <w:sz w:val="28"/>
          <w:szCs w:val="28"/>
        </w:rPr>
        <w:t xml:space="preserve">к постановлению администрации города  </w:t>
      </w:r>
    </w:p>
    <w:p w:rsidR="000C09F7" w:rsidRPr="00C43CD4" w:rsidRDefault="000C09F7" w:rsidP="008B1806">
      <w:pPr>
        <w:jc w:val="right"/>
        <w:rPr>
          <w:sz w:val="28"/>
          <w:szCs w:val="28"/>
        </w:rPr>
      </w:pPr>
      <w:r w:rsidRPr="00C43CD4">
        <w:rPr>
          <w:sz w:val="28"/>
          <w:szCs w:val="28"/>
        </w:rPr>
        <w:t xml:space="preserve">от </w:t>
      </w:r>
      <w:r>
        <w:rPr>
          <w:sz w:val="28"/>
          <w:szCs w:val="28"/>
        </w:rPr>
        <w:t>06.04.2015</w:t>
      </w:r>
      <w:r w:rsidRPr="00C43CD4">
        <w:rPr>
          <w:sz w:val="28"/>
          <w:szCs w:val="28"/>
        </w:rPr>
        <w:t xml:space="preserve"> № </w:t>
      </w:r>
      <w:r>
        <w:rPr>
          <w:sz w:val="28"/>
          <w:szCs w:val="28"/>
        </w:rPr>
        <w:t>672</w:t>
      </w: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>ПОЛОЖЕНИЕ</w:t>
      </w: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 xml:space="preserve">об общественном совете по проведению независимой оценки качества </w:t>
      </w: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 xml:space="preserve">образовательной деятельности организаций,  осуществляющих </w:t>
      </w: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>образовательную деятельность на территории муниципального образования «город Свободный»</w:t>
      </w: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>1.Общие положения</w:t>
      </w: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</w:p>
    <w:p w:rsidR="000C09F7" w:rsidRPr="00C43CD4" w:rsidRDefault="000C09F7" w:rsidP="008B1806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1.1.</w:t>
      </w:r>
      <w:r w:rsidRPr="00C43CD4">
        <w:rPr>
          <w:sz w:val="28"/>
          <w:szCs w:val="28"/>
        </w:rPr>
        <w:tab/>
        <w:t>Настоящее Положение регламентирует порядок формирования и деятельности общественного совета по проведению независимой оценки качества образовательной деятельности организаций, осуществляющих образовательную деятельность на территории муниципального образования «город Свободный»  (далее – Общественный совет).</w:t>
      </w:r>
    </w:p>
    <w:p w:rsidR="000C09F7" w:rsidRPr="00C43CD4" w:rsidRDefault="000C09F7" w:rsidP="008B18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1.2.</w:t>
      </w:r>
      <w:r w:rsidRPr="00C43CD4">
        <w:rPr>
          <w:sz w:val="28"/>
          <w:szCs w:val="28"/>
        </w:rPr>
        <w:tab/>
        <w:t>Общественный совет руководствуется в своей деятельности Конституцией Российской Федерации, федеральным законодательством, указами и распоряжениями Президента Российской Федерации, законодательством Амурской области, настоящим Положением, а также решениями Общественного совета и документами, им утвержденными.</w:t>
      </w:r>
    </w:p>
    <w:p w:rsidR="000C09F7" w:rsidRPr="00C43CD4" w:rsidRDefault="000C09F7" w:rsidP="008B18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1.3</w:t>
      </w:r>
      <w:r w:rsidRPr="00C43CD4">
        <w:rPr>
          <w:color w:val="000000"/>
          <w:sz w:val="28"/>
          <w:szCs w:val="28"/>
        </w:rPr>
        <w:t>.</w:t>
      </w:r>
      <w:r w:rsidRPr="00C43CD4">
        <w:rPr>
          <w:color w:val="FF0000"/>
          <w:sz w:val="28"/>
          <w:szCs w:val="28"/>
        </w:rPr>
        <w:t xml:space="preserve"> </w:t>
      </w:r>
      <w:r w:rsidRPr="00C43CD4">
        <w:rPr>
          <w:sz w:val="28"/>
          <w:szCs w:val="28"/>
        </w:rPr>
        <w:t>Деятельность Общественного совета основывается на принципах коллегиальности принятия решений, гласности.</w:t>
      </w:r>
    </w:p>
    <w:p w:rsidR="000C09F7" w:rsidRPr="00C43CD4" w:rsidRDefault="000C09F7" w:rsidP="008B1806">
      <w:pPr>
        <w:tabs>
          <w:tab w:val="left" w:pos="900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1.4.</w:t>
      </w:r>
      <w:r w:rsidRPr="00C43CD4">
        <w:rPr>
          <w:sz w:val="28"/>
          <w:szCs w:val="28"/>
        </w:rPr>
        <w:tab/>
        <w:t>Члены Общественного совета принимают участие в его работе на безвозмездной основе.</w:t>
      </w:r>
    </w:p>
    <w:p w:rsidR="000C09F7" w:rsidRPr="00C43CD4" w:rsidRDefault="000C09F7" w:rsidP="008B1806">
      <w:pPr>
        <w:tabs>
          <w:tab w:val="left" w:pos="900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1.5.</w:t>
      </w:r>
      <w:r w:rsidRPr="00C43CD4">
        <w:rPr>
          <w:sz w:val="28"/>
          <w:szCs w:val="28"/>
        </w:rPr>
        <w:tab/>
        <w:t>Общественный совет является совещательным органом, функционирующим на общественных началах.</w:t>
      </w:r>
    </w:p>
    <w:p w:rsidR="000C09F7" w:rsidRPr="00C43CD4" w:rsidRDefault="000C09F7" w:rsidP="008B1806">
      <w:pPr>
        <w:tabs>
          <w:tab w:val="left" w:pos="900"/>
          <w:tab w:val="left" w:pos="960"/>
          <w:tab w:val="left" w:pos="12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1.6.</w:t>
      </w:r>
      <w:r w:rsidRPr="00C43CD4">
        <w:rPr>
          <w:sz w:val="28"/>
          <w:szCs w:val="28"/>
        </w:rPr>
        <w:tab/>
        <w:t>Деятельность Общественного совета основывается на федеральных и региональных  нормативно-правовых документах:</w:t>
      </w:r>
    </w:p>
    <w:p w:rsidR="000C09F7" w:rsidRPr="00C43CD4" w:rsidRDefault="000C09F7" w:rsidP="008B1806">
      <w:pPr>
        <w:tabs>
          <w:tab w:val="left" w:pos="960"/>
          <w:tab w:val="left" w:pos="12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C43CD4">
          <w:rPr>
            <w:sz w:val="28"/>
            <w:szCs w:val="28"/>
          </w:rPr>
          <w:t>2012 г</w:t>
        </w:r>
      </w:smartTag>
      <w:r w:rsidRPr="00C43CD4">
        <w:rPr>
          <w:sz w:val="28"/>
          <w:szCs w:val="28"/>
        </w:rPr>
        <w:t xml:space="preserve">. № 273-ФЗ «Об образовании в Российской Федерации»; </w:t>
      </w:r>
    </w:p>
    <w:p w:rsidR="000C09F7" w:rsidRPr="00C43CD4" w:rsidRDefault="000C09F7" w:rsidP="008B1806">
      <w:pPr>
        <w:tabs>
          <w:tab w:val="left" w:pos="960"/>
          <w:tab w:val="left" w:pos="1260"/>
        </w:tabs>
        <w:ind w:firstLine="709"/>
        <w:jc w:val="both"/>
        <w:rPr>
          <w:sz w:val="28"/>
          <w:szCs w:val="28"/>
        </w:rPr>
      </w:pPr>
      <w:hyperlink r:id="rId8" w:history="1">
        <w:r w:rsidRPr="00C43CD4">
          <w:rPr>
            <w:sz w:val="28"/>
            <w:szCs w:val="28"/>
          </w:rPr>
          <w:t>Федеральный закон от 21 июля 2014 г. № 256-ФЗ</w:t>
        </w:r>
      </w:hyperlink>
      <w:r w:rsidRPr="00C43CD4">
        <w:rPr>
          <w:sz w:val="28"/>
          <w:szCs w:val="28"/>
        </w:rPr>
        <w:t xml:space="preserve">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образования»;</w:t>
      </w:r>
    </w:p>
    <w:p w:rsidR="000C09F7" w:rsidRPr="00C43CD4" w:rsidRDefault="000C09F7" w:rsidP="008B1806">
      <w:pPr>
        <w:tabs>
          <w:tab w:val="left" w:pos="960"/>
          <w:tab w:val="left" w:pos="12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постановление Правительства Российской Федерации от 10 июля </w:t>
      </w:r>
      <w:smartTag w:uri="urn:schemas-microsoft-com:office:smarttags" w:element="metricconverter">
        <w:smartTagPr>
          <w:attr w:name="ProductID" w:val="2013 г"/>
        </w:smartTagPr>
        <w:r w:rsidRPr="00C43CD4">
          <w:rPr>
            <w:sz w:val="28"/>
            <w:szCs w:val="28"/>
          </w:rPr>
          <w:t>2013 г</w:t>
        </w:r>
      </w:smartTag>
      <w:r w:rsidRPr="00C43CD4">
        <w:rPr>
          <w:sz w:val="28"/>
          <w:szCs w:val="28"/>
        </w:rPr>
        <w:t>.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</w:t>
      </w:r>
    </w:p>
    <w:p w:rsidR="000C09F7" w:rsidRPr="00C43CD4" w:rsidRDefault="000C09F7" w:rsidP="008B1806">
      <w:pPr>
        <w:tabs>
          <w:tab w:val="left" w:pos="960"/>
          <w:tab w:val="left" w:pos="12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C43CD4">
          <w:rPr>
            <w:sz w:val="28"/>
            <w:szCs w:val="28"/>
          </w:rPr>
          <w:t>2012 г</w:t>
        </w:r>
      </w:smartTag>
      <w:r w:rsidRPr="00C43CD4">
        <w:rPr>
          <w:sz w:val="28"/>
          <w:szCs w:val="28"/>
        </w:rPr>
        <w:t>. № 597 «О мероприятиях по реализации государственной социальной политики»;</w:t>
      </w:r>
    </w:p>
    <w:p w:rsidR="000C09F7" w:rsidRPr="00C43CD4" w:rsidRDefault="000C09F7" w:rsidP="008B1806">
      <w:pPr>
        <w:tabs>
          <w:tab w:val="left" w:pos="960"/>
          <w:tab w:val="left" w:pos="12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постановление Правительства Российской Федерации от </w:t>
      </w:r>
      <w:r w:rsidRPr="00C43CD4">
        <w:rPr>
          <w:spacing w:val="-6"/>
          <w:sz w:val="28"/>
          <w:szCs w:val="28"/>
        </w:rPr>
        <w:t xml:space="preserve">5 августа </w:t>
      </w:r>
      <w:smartTag w:uri="urn:schemas-microsoft-com:office:smarttags" w:element="metricconverter">
        <w:smartTagPr>
          <w:attr w:name="ProductID" w:val="2013 г"/>
        </w:smartTagPr>
        <w:r w:rsidRPr="00C43CD4">
          <w:rPr>
            <w:spacing w:val="-6"/>
            <w:sz w:val="28"/>
            <w:szCs w:val="28"/>
          </w:rPr>
          <w:t>2013 г</w:t>
        </w:r>
      </w:smartTag>
      <w:r w:rsidRPr="00C43CD4">
        <w:rPr>
          <w:spacing w:val="-6"/>
          <w:sz w:val="28"/>
          <w:szCs w:val="28"/>
        </w:rPr>
        <w:t>.</w:t>
      </w:r>
      <w:r w:rsidRPr="00C43CD4">
        <w:rPr>
          <w:sz w:val="28"/>
          <w:szCs w:val="28"/>
        </w:rPr>
        <w:t xml:space="preserve"> № 662 «Об осуществлении мониторинга системы образования»;</w:t>
      </w:r>
    </w:p>
    <w:p w:rsidR="000C09F7" w:rsidRPr="00C43CD4" w:rsidRDefault="000C09F7" w:rsidP="008B1806">
      <w:pPr>
        <w:tabs>
          <w:tab w:val="left" w:pos="960"/>
          <w:tab w:val="left" w:pos="12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приказ Минобрнауки России от 14 июня </w:t>
      </w:r>
      <w:smartTag w:uri="urn:schemas-microsoft-com:office:smarttags" w:element="metricconverter">
        <w:smartTagPr>
          <w:attr w:name="ProductID" w:val="2013 г"/>
        </w:smartTagPr>
        <w:r w:rsidRPr="00C43CD4">
          <w:rPr>
            <w:sz w:val="28"/>
            <w:szCs w:val="28"/>
          </w:rPr>
          <w:t>2013 г</w:t>
        </w:r>
      </w:smartTag>
      <w:r w:rsidRPr="00C43CD4">
        <w:rPr>
          <w:sz w:val="28"/>
          <w:szCs w:val="28"/>
        </w:rPr>
        <w:t>. № 462 «Об утверждении порядка проведения самообследования образовательной организации».</w:t>
      </w:r>
    </w:p>
    <w:p w:rsidR="000C09F7" w:rsidRPr="00C43CD4" w:rsidRDefault="000C09F7" w:rsidP="008B1806">
      <w:pPr>
        <w:tabs>
          <w:tab w:val="left" w:pos="960"/>
        </w:tabs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>2.</w:t>
      </w:r>
      <w:r w:rsidRPr="00C43CD4">
        <w:rPr>
          <w:sz w:val="28"/>
          <w:szCs w:val="28"/>
        </w:rPr>
        <w:tab/>
        <w:t>Цели и задачи Общественного совета</w:t>
      </w:r>
    </w:p>
    <w:p w:rsidR="000C09F7" w:rsidRPr="00C43CD4" w:rsidRDefault="000C09F7" w:rsidP="008B1806">
      <w:pPr>
        <w:tabs>
          <w:tab w:val="left" w:pos="960"/>
        </w:tabs>
        <w:ind w:firstLine="709"/>
        <w:jc w:val="both"/>
        <w:rPr>
          <w:sz w:val="28"/>
          <w:szCs w:val="28"/>
        </w:rPr>
      </w:pPr>
    </w:p>
    <w:p w:rsidR="000C09F7" w:rsidRPr="00C43CD4" w:rsidRDefault="000C09F7" w:rsidP="008B1806">
      <w:pPr>
        <w:pStyle w:val="1"/>
        <w:numPr>
          <w:ilvl w:val="0"/>
          <w:numId w:val="8"/>
        </w:numPr>
        <w:tabs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D4">
        <w:rPr>
          <w:rFonts w:ascii="Times New Roman" w:hAnsi="Times New Roman" w:cs="Times New Roman"/>
          <w:sz w:val="28"/>
          <w:szCs w:val="28"/>
        </w:rPr>
        <w:t>Общественный совет создается в целях проведения независимой оценки качества образовательной деятельности организаций, осуществляющих образовательную деятельность на территории муниципального образования «город Свободный».</w:t>
      </w:r>
    </w:p>
    <w:p w:rsidR="000C09F7" w:rsidRPr="00C43CD4" w:rsidRDefault="000C09F7" w:rsidP="008B1806">
      <w:pPr>
        <w:pStyle w:val="1"/>
        <w:numPr>
          <w:ilvl w:val="0"/>
          <w:numId w:val="8"/>
        </w:numPr>
        <w:tabs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D4">
        <w:rPr>
          <w:rFonts w:ascii="Times New Roman" w:hAnsi="Times New Roman" w:cs="Times New Roman"/>
          <w:sz w:val="28"/>
          <w:szCs w:val="28"/>
        </w:rPr>
        <w:t>Основными задачами Общественного совета являются:</w:t>
      </w:r>
    </w:p>
    <w:p w:rsidR="000C09F7" w:rsidRPr="00C43CD4" w:rsidRDefault="000C09F7" w:rsidP="008B1806">
      <w:pPr>
        <w:widowControl w:val="0"/>
        <w:numPr>
          <w:ilvl w:val="1"/>
          <w:numId w:val="10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развитие форм участия общественности в управлении образованием и повышении качества образования, содействие открытости и публичности в деятельности системы образования;</w:t>
      </w:r>
    </w:p>
    <w:p w:rsidR="000C09F7" w:rsidRPr="00C43CD4" w:rsidRDefault="000C09F7" w:rsidP="008B1806">
      <w:pPr>
        <w:widowControl w:val="0"/>
        <w:numPr>
          <w:ilvl w:val="1"/>
          <w:numId w:val="10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организация общественной экспертизы в оценке качества образования, организации и проведения общественного наблюдения за деятельностью образовательных организаций;</w:t>
      </w:r>
    </w:p>
    <w:p w:rsidR="000C09F7" w:rsidRPr="00C43CD4" w:rsidRDefault="000C09F7" w:rsidP="008B1806">
      <w:pPr>
        <w:widowControl w:val="0"/>
        <w:numPr>
          <w:ilvl w:val="1"/>
          <w:numId w:val="10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участие общественности в определении основных направлений развития муниципальной системы образования, приоритетов образовательной политики;  </w:t>
      </w:r>
    </w:p>
    <w:p w:rsidR="000C09F7" w:rsidRPr="00C43CD4" w:rsidRDefault="000C09F7" w:rsidP="008B1806">
      <w:pPr>
        <w:widowControl w:val="0"/>
        <w:numPr>
          <w:ilvl w:val="1"/>
          <w:numId w:val="10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 формирование информации о качестве предоставления населению образовательных услуг образовательными организациями на территории муниципального образования «город Свободный»; </w:t>
      </w:r>
    </w:p>
    <w:p w:rsidR="000C09F7" w:rsidRPr="00C43CD4" w:rsidRDefault="000C09F7" w:rsidP="008B1806">
      <w:pPr>
        <w:widowControl w:val="0"/>
        <w:numPr>
          <w:ilvl w:val="1"/>
          <w:numId w:val="10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 обеспечение открытости и доступности объективной информации о качестве работы муниципальных учреждений, оказывающих социальные услуги населению в сфере образования;</w:t>
      </w:r>
    </w:p>
    <w:p w:rsidR="000C09F7" w:rsidRPr="00C43CD4" w:rsidRDefault="000C09F7" w:rsidP="008B1806">
      <w:pPr>
        <w:widowControl w:val="0"/>
        <w:numPr>
          <w:ilvl w:val="1"/>
          <w:numId w:val="10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 разработка предложений по созданию условий для повышения качества </w:t>
      </w:r>
      <w:r w:rsidRPr="00C43CD4">
        <w:rPr>
          <w:color w:val="000000"/>
          <w:sz w:val="28"/>
          <w:szCs w:val="28"/>
        </w:rPr>
        <w:t>предоставления социальных услуг населению в сфере образования;</w:t>
      </w:r>
    </w:p>
    <w:p w:rsidR="000C09F7" w:rsidRPr="00C43CD4" w:rsidRDefault="000C09F7" w:rsidP="008B1806">
      <w:pPr>
        <w:widowControl w:val="0"/>
        <w:numPr>
          <w:ilvl w:val="1"/>
          <w:numId w:val="10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внесение предложений в программу развития образования муниципального образования «город Свободный» по совершенствованию системы образования и оптимизации сети образовательных организаций;</w:t>
      </w:r>
    </w:p>
    <w:p w:rsidR="000C09F7" w:rsidRPr="00C43CD4" w:rsidRDefault="000C09F7" w:rsidP="008B1806">
      <w:pPr>
        <w:tabs>
          <w:tab w:val="left" w:pos="960"/>
        </w:tabs>
        <w:ind w:firstLine="709"/>
        <w:jc w:val="center"/>
        <w:rPr>
          <w:sz w:val="28"/>
          <w:szCs w:val="28"/>
        </w:rPr>
      </w:pPr>
    </w:p>
    <w:p w:rsidR="000C09F7" w:rsidRPr="00C43CD4" w:rsidRDefault="000C09F7" w:rsidP="008B1806">
      <w:pPr>
        <w:tabs>
          <w:tab w:val="left" w:pos="960"/>
        </w:tabs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>3. Права Общественного совета</w:t>
      </w:r>
    </w:p>
    <w:p w:rsidR="000C09F7" w:rsidRPr="00C43CD4" w:rsidRDefault="000C09F7" w:rsidP="008B1806">
      <w:pPr>
        <w:tabs>
          <w:tab w:val="left" w:pos="960"/>
        </w:tabs>
        <w:ind w:firstLine="709"/>
        <w:jc w:val="center"/>
        <w:rPr>
          <w:sz w:val="28"/>
          <w:szCs w:val="28"/>
        </w:rPr>
      </w:pPr>
    </w:p>
    <w:p w:rsidR="000C09F7" w:rsidRPr="00C43CD4" w:rsidRDefault="000C09F7" w:rsidP="00806D63">
      <w:pPr>
        <w:tabs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3.1. Общественный совет для осуществления поставленных целей и задач имеет право: </w:t>
      </w:r>
    </w:p>
    <w:p w:rsidR="000C09F7" w:rsidRPr="00C43CD4" w:rsidRDefault="000C09F7" w:rsidP="00806D63">
      <w:pPr>
        <w:pStyle w:val="ListParagraph"/>
        <w:numPr>
          <w:ilvl w:val="0"/>
          <w:numId w:val="7"/>
        </w:numPr>
        <w:tabs>
          <w:tab w:val="left" w:pos="720"/>
          <w:tab w:val="left" w:pos="96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  <w:lang w:eastAsia="en-US"/>
        </w:rPr>
        <w:t>проводить независимую оценку качества образовательной деятельности организаций</w:t>
      </w:r>
      <w:r w:rsidRPr="00C43CD4">
        <w:rPr>
          <w:sz w:val="28"/>
          <w:szCs w:val="28"/>
        </w:rPr>
        <w:t xml:space="preserve">; </w:t>
      </w:r>
    </w:p>
    <w:p w:rsidR="000C09F7" w:rsidRPr="00C43CD4" w:rsidRDefault="000C09F7" w:rsidP="00806D63">
      <w:pPr>
        <w:pStyle w:val="1"/>
        <w:numPr>
          <w:ilvl w:val="0"/>
          <w:numId w:val="7"/>
        </w:numPr>
        <w:tabs>
          <w:tab w:val="left" w:pos="720"/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D4">
        <w:rPr>
          <w:rFonts w:ascii="Times New Roman" w:hAnsi="Times New Roman" w:cs="Times New Roman"/>
          <w:sz w:val="28"/>
          <w:szCs w:val="28"/>
        </w:rPr>
        <w:t xml:space="preserve">устанавливать  критерии оценки качества  образовательной деятельности организаций; </w:t>
      </w:r>
    </w:p>
    <w:p w:rsidR="000C09F7" w:rsidRPr="00C43CD4" w:rsidRDefault="000C09F7" w:rsidP="00806D63">
      <w:pPr>
        <w:pStyle w:val="1"/>
        <w:numPr>
          <w:ilvl w:val="0"/>
          <w:numId w:val="7"/>
        </w:numPr>
        <w:tabs>
          <w:tab w:val="left" w:pos="720"/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D4">
        <w:rPr>
          <w:rFonts w:ascii="Times New Roman" w:hAnsi="Times New Roman" w:cs="Times New Roman"/>
          <w:sz w:val="28"/>
          <w:szCs w:val="28"/>
        </w:rPr>
        <w:t>определять перечень организаций, осуществляющих образовательную деятельность, в отношении которых проводится независимая оценка;</w:t>
      </w:r>
    </w:p>
    <w:p w:rsidR="000C09F7" w:rsidRPr="00C43CD4" w:rsidRDefault="000C09F7" w:rsidP="008B1806">
      <w:pPr>
        <w:pStyle w:val="1"/>
        <w:numPr>
          <w:ilvl w:val="0"/>
          <w:numId w:val="7"/>
        </w:numPr>
        <w:tabs>
          <w:tab w:val="left" w:pos="720"/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D4">
        <w:rPr>
          <w:rFonts w:ascii="Times New Roman" w:hAnsi="Times New Roman" w:cs="Times New Roman"/>
          <w:sz w:val="28"/>
          <w:szCs w:val="28"/>
        </w:rPr>
        <w:t>разрабатывать предложения по развитию общественного участия в оценке качества образования, организации и проведению общественного наблюдения за деятельностью образовательных организаций,</w:t>
      </w:r>
      <w:r w:rsidRPr="00C43C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C09F7" w:rsidRPr="00C43CD4" w:rsidRDefault="000C09F7" w:rsidP="008B1806">
      <w:pPr>
        <w:pStyle w:val="1"/>
        <w:numPr>
          <w:ilvl w:val="0"/>
          <w:numId w:val="7"/>
        </w:numPr>
        <w:tabs>
          <w:tab w:val="left" w:pos="720"/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D4">
        <w:rPr>
          <w:rFonts w:ascii="Times New Roman" w:hAnsi="Times New Roman" w:cs="Times New Roman"/>
          <w:sz w:val="28"/>
          <w:szCs w:val="28"/>
        </w:rPr>
        <w:t xml:space="preserve">разрабатывать мероприятия и программы содействия общественности, общественным объединениям и благотворительным организациям в создании здоровых и безопасных условий обучения и воспитания в образовательных организациях, содействия в привлечении системой общего образования средств из внебюджетных источников; </w:t>
      </w:r>
    </w:p>
    <w:p w:rsidR="000C09F7" w:rsidRPr="00C43CD4" w:rsidRDefault="000C09F7" w:rsidP="008B1806">
      <w:pPr>
        <w:numPr>
          <w:ilvl w:val="0"/>
          <w:numId w:val="7"/>
        </w:numPr>
        <w:tabs>
          <w:tab w:val="left" w:pos="720"/>
          <w:tab w:val="left" w:pos="960"/>
        </w:tabs>
        <w:ind w:left="0"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 проводить общественные обсуждения итогов независимой оценки качества образования, готовить предложения по улучшению качества услуг, предоставляемых образовательными организациями;</w:t>
      </w:r>
    </w:p>
    <w:p w:rsidR="000C09F7" w:rsidRPr="00C43CD4" w:rsidRDefault="000C09F7" w:rsidP="008B1806">
      <w:pPr>
        <w:pStyle w:val="1"/>
        <w:numPr>
          <w:ilvl w:val="0"/>
          <w:numId w:val="7"/>
        </w:numPr>
        <w:tabs>
          <w:tab w:val="left" w:pos="720"/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D4">
        <w:rPr>
          <w:rFonts w:ascii="Times New Roman" w:hAnsi="Times New Roman" w:cs="Times New Roman"/>
          <w:sz w:val="28"/>
          <w:szCs w:val="28"/>
        </w:rPr>
        <w:t>информировать средства массовой информации о деятельности Общественного совета;</w:t>
      </w:r>
    </w:p>
    <w:p w:rsidR="000C09F7" w:rsidRPr="00C43CD4" w:rsidRDefault="000C09F7" w:rsidP="008B1806">
      <w:pPr>
        <w:pStyle w:val="1"/>
        <w:numPr>
          <w:ilvl w:val="0"/>
          <w:numId w:val="7"/>
        </w:numPr>
        <w:tabs>
          <w:tab w:val="left" w:pos="720"/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CD4">
        <w:rPr>
          <w:rFonts w:ascii="Times New Roman" w:hAnsi="Times New Roman" w:cs="Times New Roman"/>
          <w:sz w:val="28"/>
          <w:szCs w:val="28"/>
        </w:rPr>
        <w:t>участвовать в составлении ежегодного публичного отчета о функционировании системы образования на территории муниципального образования «город Свободный».</w:t>
      </w: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both"/>
        <w:rPr>
          <w:sz w:val="28"/>
          <w:szCs w:val="28"/>
        </w:rPr>
      </w:pPr>
    </w:p>
    <w:p w:rsidR="000C09F7" w:rsidRPr="00C43CD4" w:rsidRDefault="000C09F7" w:rsidP="008B1806">
      <w:pPr>
        <w:tabs>
          <w:tab w:val="left" w:pos="960"/>
        </w:tabs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>4. Формирование состава Общественного совета</w:t>
      </w:r>
    </w:p>
    <w:p w:rsidR="000C09F7" w:rsidRPr="00C43CD4" w:rsidRDefault="000C09F7" w:rsidP="008B1806">
      <w:pPr>
        <w:tabs>
          <w:tab w:val="left" w:pos="960"/>
        </w:tabs>
        <w:ind w:firstLine="709"/>
        <w:jc w:val="center"/>
        <w:rPr>
          <w:sz w:val="28"/>
          <w:szCs w:val="28"/>
        </w:rPr>
      </w:pPr>
    </w:p>
    <w:p w:rsidR="000C09F7" w:rsidRPr="00C43CD4" w:rsidRDefault="000C09F7" w:rsidP="008B18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4.1.</w:t>
      </w:r>
      <w:r w:rsidRPr="00C43CD4">
        <w:rPr>
          <w:sz w:val="28"/>
          <w:szCs w:val="28"/>
        </w:rPr>
        <w:tab/>
        <w:t xml:space="preserve">В Общественный совет на правах членов могут входить совершеннолетние дееспособные граждане, представители общественных организаций различных организационно-правовых форм (за исключением политических партий), профсоюзов, национально-культурных обществ, религиозных организаций, некоммерческих организаций, предпринимательских союзов и ассоциаций, видные общественные деятели, бывшие руководители образовательных организаций, работники образовательных  учреждений.  </w:t>
      </w: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4.2. Число членов Общественного совета не может быть менее чем пять человек.</w:t>
      </w: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4.3. Состав Общественного совета формируется таким образом, чтобы была исключена возможность возникновения конфликта интересов.</w:t>
      </w: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4.4. В состав Общественного совета могут входить представители профессиональной педагогической общественности в количестве не более 1/3 его членов.</w:t>
      </w: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4.5. Председатель и секретарь избирается на заседании Общественного совета простым большинством голосов членов Общественного  совета. </w:t>
      </w:r>
    </w:p>
    <w:p w:rsidR="000C09F7" w:rsidRPr="00C43CD4" w:rsidRDefault="000C09F7" w:rsidP="008B1806">
      <w:pPr>
        <w:tabs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C43CD4">
        <w:rPr>
          <w:color w:val="000000"/>
          <w:sz w:val="28"/>
          <w:szCs w:val="28"/>
        </w:rPr>
        <w:t xml:space="preserve">4.6. Общественный совет действует на постоянной основе, первоначальный состав и численность </w:t>
      </w:r>
      <w:r w:rsidRPr="00C43CD4">
        <w:rPr>
          <w:sz w:val="28"/>
          <w:szCs w:val="28"/>
        </w:rPr>
        <w:t>Общественного</w:t>
      </w:r>
      <w:r w:rsidRPr="00C43CD4">
        <w:rPr>
          <w:color w:val="000000"/>
          <w:sz w:val="28"/>
          <w:szCs w:val="28"/>
        </w:rPr>
        <w:t xml:space="preserve"> совета утверждаются приказом Управления образования администрации города Свободного (далее - Управление образования); в дальнейшем изменения, касающиеся состава членов Совета и распределения полномочий, утверждаются протоколом </w:t>
      </w:r>
      <w:r w:rsidRPr="00C43CD4">
        <w:rPr>
          <w:sz w:val="28"/>
          <w:szCs w:val="28"/>
        </w:rPr>
        <w:t>Общественного</w:t>
      </w:r>
      <w:r w:rsidRPr="00C43CD4">
        <w:rPr>
          <w:color w:val="000000"/>
          <w:sz w:val="28"/>
          <w:szCs w:val="28"/>
        </w:rPr>
        <w:t xml:space="preserve"> совета.</w:t>
      </w: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4.7. Замена представителя от общественного объединения в Общественном совете и включение в его состав новых членов осуществляется по личному заявлению, или представлению выписки из решения руководящего органа соответствующего объединения.</w:t>
      </w: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both"/>
        <w:rPr>
          <w:sz w:val="28"/>
          <w:szCs w:val="28"/>
        </w:rPr>
      </w:pP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>5. Организация деятельности Общественного совета</w:t>
      </w:r>
    </w:p>
    <w:p w:rsidR="000C09F7" w:rsidRPr="00C43CD4" w:rsidRDefault="000C09F7" w:rsidP="008B1806">
      <w:pPr>
        <w:tabs>
          <w:tab w:val="left" w:pos="960"/>
        </w:tabs>
        <w:ind w:firstLine="709"/>
        <w:jc w:val="center"/>
        <w:rPr>
          <w:sz w:val="28"/>
          <w:szCs w:val="28"/>
        </w:rPr>
      </w:pPr>
    </w:p>
    <w:p w:rsidR="000C09F7" w:rsidRPr="00C43CD4" w:rsidRDefault="000C09F7" w:rsidP="008B1806">
      <w:pPr>
        <w:tabs>
          <w:tab w:val="left" w:pos="720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5.1.</w:t>
      </w:r>
      <w:r w:rsidRPr="00C43CD4">
        <w:rPr>
          <w:sz w:val="28"/>
          <w:szCs w:val="28"/>
        </w:rPr>
        <w:tab/>
        <w:t xml:space="preserve">Работой Общественного  совета руководит председатель Общественного совета (далее – председатель), а в его отсутствие – секретарь Общественного совета (далее – секретарь). </w:t>
      </w:r>
    </w:p>
    <w:p w:rsidR="000C09F7" w:rsidRPr="00C43CD4" w:rsidRDefault="000C09F7" w:rsidP="008B1806">
      <w:pPr>
        <w:tabs>
          <w:tab w:val="left" w:pos="709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5.2. Общественный совет работает в режиме заседаний, на которых обсуждаются вопросы, вносимые начальником Управления образования, главой города Свободного или по предложению любого члена Общественного совета, либо по письменному обращению в Общественный совет при согласии не менее одной трети состава Общественного совета.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5.2. Общественный совет осуществляет свою деятельность в соответствии с планом работы на очередной календарный год. Заседания Общественного  совета могут проводиться и по мере необходимости.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5.3. Заседания Общественного совета созываются председателем Общественного совета.</w:t>
      </w:r>
    </w:p>
    <w:p w:rsidR="000C09F7" w:rsidRPr="00C43CD4" w:rsidRDefault="000C09F7" w:rsidP="008B1806">
      <w:pPr>
        <w:tabs>
          <w:tab w:val="left" w:pos="709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5.4.</w:t>
      </w:r>
      <w:r w:rsidRPr="00C43CD4">
        <w:rPr>
          <w:sz w:val="28"/>
          <w:szCs w:val="28"/>
        </w:rPr>
        <w:tab/>
        <w:t>Повестка дня заседания Общественного совета формируется не позднее, чем за неделю до заседания и доводится председателем до сведения членов Общественного совета.</w:t>
      </w:r>
    </w:p>
    <w:p w:rsidR="000C09F7" w:rsidRPr="00C43CD4" w:rsidRDefault="000C09F7" w:rsidP="008B1806">
      <w:pPr>
        <w:tabs>
          <w:tab w:val="left" w:pos="709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5.5.</w:t>
      </w:r>
      <w:r w:rsidRPr="00C43CD4">
        <w:rPr>
          <w:sz w:val="28"/>
          <w:szCs w:val="28"/>
        </w:rPr>
        <w:tab/>
        <w:t>Решения принимаются простым большинством голосов членов Общественного совета, присутствующих на заседании. Заседание является правомочным в случае присутствия на нем не менее половины членов Общественного совета.</w:t>
      </w:r>
    </w:p>
    <w:p w:rsidR="000C09F7" w:rsidRPr="00C43CD4" w:rsidRDefault="000C09F7" w:rsidP="008B1806">
      <w:pPr>
        <w:tabs>
          <w:tab w:val="left" w:pos="709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5.6.</w:t>
      </w:r>
      <w:r w:rsidRPr="00C43CD4">
        <w:rPr>
          <w:sz w:val="28"/>
          <w:szCs w:val="28"/>
        </w:rPr>
        <w:tab/>
        <w:t>В случае несогласия с принятым решением член Общественного совета может письменно изложить свое мнение, которое подлежит обязательному включению в протокол заседания Общественного совета.</w:t>
      </w:r>
    </w:p>
    <w:p w:rsidR="000C09F7" w:rsidRPr="00C43CD4" w:rsidRDefault="000C09F7" w:rsidP="008B1806">
      <w:pPr>
        <w:tabs>
          <w:tab w:val="left" w:pos="709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5.7.</w:t>
      </w:r>
      <w:r w:rsidRPr="00C43CD4">
        <w:rPr>
          <w:sz w:val="28"/>
          <w:szCs w:val="28"/>
        </w:rPr>
        <w:tab/>
        <w:t>Заседание Общественного совета оформляется протоколом, который подписывается председателем и секретарем Общественного совета.</w:t>
      </w:r>
    </w:p>
    <w:p w:rsidR="000C09F7" w:rsidRPr="00C43CD4" w:rsidRDefault="000C09F7" w:rsidP="008B1806">
      <w:pPr>
        <w:tabs>
          <w:tab w:val="left" w:pos="709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5.8.</w:t>
      </w:r>
      <w:r w:rsidRPr="00C43CD4">
        <w:rPr>
          <w:sz w:val="28"/>
          <w:szCs w:val="28"/>
        </w:rPr>
        <w:tab/>
        <w:t>На заседание Общественного совета могут быть приглашены руководители и представители органов государственной власти и местного самоуправления, общественных и иных структур, эксперты в сфере образования.</w:t>
      </w:r>
    </w:p>
    <w:p w:rsidR="000C09F7" w:rsidRPr="00C43CD4" w:rsidRDefault="000C09F7" w:rsidP="008B1806">
      <w:pPr>
        <w:tabs>
          <w:tab w:val="left" w:pos="709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5.9. По вопросам своей деятельности Общественный совет может запрашивать от органов государственной власти и местного самоуправления, физических и юридических лиц необходимые информационные и аналитические материалы, не составляющие коммерческой и иной охраняемой законом тайны.</w:t>
      </w:r>
    </w:p>
    <w:p w:rsidR="000C09F7" w:rsidRPr="00C43CD4" w:rsidRDefault="000C09F7" w:rsidP="008B1806">
      <w:pPr>
        <w:tabs>
          <w:tab w:val="left" w:pos="709"/>
          <w:tab w:val="left" w:pos="960"/>
        </w:tabs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5.10. Общественный совет имеет право создавать постоянные и временные рабочие группы для рассмотрения вопросов, касающихся, в целом, системы образования.</w:t>
      </w:r>
    </w:p>
    <w:p w:rsidR="000C09F7" w:rsidRPr="00C43CD4" w:rsidRDefault="000C09F7" w:rsidP="008B18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5.11. Информация о деятельности Общественного совета, о порядке проведения  и результатах независимой оценки качества  образовательной деятельности организаций размещается на официальных сайтах Управления образования </w:t>
      </w:r>
      <w:r w:rsidRPr="00C43CD4">
        <w:rPr>
          <w:sz w:val="28"/>
          <w:szCs w:val="28"/>
          <w:lang w:eastAsia="en-US"/>
        </w:rPr>
        <w:t>сети "Интернет".</w:t>
      </w:r>
      <w:r w:rsidRPr="00C43CD4">
        <w:rPr>
          <w:sz w:val="28"/>
          <w:szCs w:val="28"/>
        </w:rPr>
        <w:t xml:space="preserve"> 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5.12. Состав информации о результатах независимой оценки качества образовательной деятельности и порядок ее размещения на официальных сайтах  не должны противоречить законодательству РФ.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5.13. Председатель Общественного совета имеет право: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- действовать от имени Общественного совета в пределах полномочий, имеющихся у этого органа;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- получать информацию о состоянии и результатах деятельности муниципальной системы образования от Управления образования;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- информировать начальника Управления образования о фактах нарушения действующего законодательства в сфере образования.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5.14. Секретарь Общественного совета: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- организует текущую деятельность Общественного совета;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- организует и осуществляет контроль за выполнением поручений председателя Общественного совета;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- информирует членов Общественного совета о времени, месте и повестке заседания Общественного совета;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 xml:space="preserve"> - ведет делопроизводство Общественного совета.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  <w:r w:rsidRPr="00C43CD4">
        <w:rPr>
          <w:sz w:val="28"/>
          <w:szCs w:val="28"/>
        </w:rPr>
        <w:t>6. Прекращение деятельности членов Общественного совета</w:t>
      </w:r>
    </w:p>
    <w:p w:rsidR="000C09F7" w:rsidRPr="00C43CD4" w:rsidRDefault="000C09F7" w:rsidP="008B1806">
      <w:pPr>
        <w:ind w:firstLine="709"/>
        <w:jc w:val="center"/>
        <w:rPr>
          <w:sz w:val="28"/>
          <w:szCs w:val="28"/>
        </w:rPr>
      </w:pP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6.1. Член Общественного совета выводится из его состава по решению Общественного совета в следующих случаях:</w:t>
      </w:r>
    </w:p>
    <w:p w:rsidR="000C09F7" w:rsidRPr="00C43CD4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6.1.1. По его желанию, выраженному в письменной форме;</w:t>
      </w:r>
    </w:p>
    <w:p w:rsidR="000C09F7" w:rsidRPr="008B1806" w:rsidRDefault="000C09F7" w:rsidP="008B1806">
      <w:pPr>
        <w:ind w:firstLine="709"/>
        <w:jc w:val="both"/>
        <w:rPr>
          <w:sz w:val="28"/>
          <w:szCs w:val="28"/>
        </w:rPr>
      </w:pPr>
      <w:r w:rsidRPr="00C43CD4">
        <w:rPr>
          <w:sz w:val="28"/>
          <w:szCs w:val="28"/>
        </w:rPr>
        <w:t>6.1.2. В случае возникновения  конфликта интересов.</w:t>
      </w:r>
    </w:p>
    <w:p w:rsidR="000C09F7" w:rsidRPr="008B1806" w:rsidRDefault="000C09F7" w:rsidP="008B1806">
      <w:pPr>
        <w:ind w:firstLine="709"/>
        <w:jc w:val="center"/>
        <w:rPr>
          <w:sz w:val="28"/>
          <w:szCs w:val="28"/>
        </w:rPr>
      </w:pPr>
    </w:p>
    <w:p w:rsidR="000C09F7" w:rsidRPr="008B1806" w:rsidRDefault="000C09F7" w:rsidP="008B1806">
      <w:pPr>
        <w:ind w:firstLine="709"/>
        <w:rPr>
          <w:sz w:val="28"/>
          <w:szCs w:val="28"/>
        </w:rPr>
      </w:pPr>
    </w:p>
    <w:p w:rsidR="000C09F7" w:rsidRPr="008B1806" w:rsidRDefault="000C09F7" w:rsidP="008B1806">
      <w:pPr>
        <w:ind w:firstLine="709"/>
        <w:jc w:val="center"/>
        <w:rPr>
          <w:sz w:val="28"/>
          <w:szCs w:val="28"/>
        </w:rPr>
      </w:pPr>
    </w:p>
    <w:sectPr w:rsidR="000C09F7" w:rsidRPr="008B1806" w:rsidSect="00473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9F7" w:rsidRDefault="000C09F7" w:rsidP="00A12ECF">
      <w:r>
        <w:separator/>
      </w:r>
    </w:p>
  </w:endnote>
  <w:endnote w:type="continuationSeparator" w:id="1">
    <w:p w:rsidR="000C09F7" w:rsidRDefault="000C09F7" w:rsidP="00A12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9F7" w:rsidRDefault="000C09F7" w:rsidP="00A12ECF">
      <w:r>
        <w:separator/>
      </w:r>
    </w:p>
  </w:footnote>
  <w:footnote w:type="continuationSeparator" w:id="1">
    <w:p w:rsidR="000C09F7" w:rsidRDefault="000C09F7" w:rsidP="00A12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1E0"/>
    <w:multiLevelType w:val="hybridMultilevel"/>
    <w:tmpl w:val="DA626884"/>
    <w:lvl w:ilvl="0" w:tplc="0DCE18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05051"/>
    <w:multiLevelType w:val="hybridMultilevel"/>
    <w:tmpl w:val="1FEAA0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445756"/>
    <w:multiLevelType w:val="hybridMultilevel"/>
    <w:tmpl w:val="4D762ED6"/>
    <w:lvl w:ilvl="0" w:tplc="EC1C98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B38FB"/>
    <w:multiLevelType w:val="multilevel"/>
    <w:tmpl w:val="AC4A024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4">
    <w:nsid w:val="203140A2"/>
    <w:multiLevelType w:val="hybridMultilevel"/>
    <w:tmpl w:val="409AA10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C469D2"/>
    <w:multiLevelType w:val="hybridMultilevel"/>
    <w:tmpl w:val="409AA10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877FBC"/>
    <w:multiLevelType w:val="hybridMultilevel"/>
    <w:tmpl w:val="90687C46"/>
    <w:lvl w:ilvl="0" w:tplc="1F740B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D26"/>
    <w:multiLevelType w:val="hybridMultilevel"/>
    <w:tmpl w:val="A92EDA70"/>
    <w:lvl w:ilvl="0" w:tplc="2AA0A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DCE18C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71869D4"/>
    <w:multiLevelType w:val="hybridMultilevel"/>
    <w:tmpl w:val="518A7FAE"/>
    <w:lvl w:ilvl="0" w:tplc="C226AFC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FF439E"/>
    <w:multiLevelType w:val="hybridMultilevel"/>
    <w:tmpl w:val="861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7A0"/>
    <w:rsid w:val="000136F5"/>
    <w:rsid w:val="0001750B"/>
    <w:rsid w:val="00020C44"/>
    <w:rsid w:val="00026C92"/>
    <w:rsid w:val="0002715E"/>
    <w:rsid w:val="00027CD8"/>
    <w:rsid w:val="00031387"/>
    <w:rsid w:val="0003415B"/>
    <w:rsid w:val="00036F1C"/>
    <w:rsid w:val="00040B67"/>
    <w:rsid w:val="00042378"/>
    <w:rsid w:val="00046B4D"/>
    <w:rsid w:val="00047BB6"/>
    <w:rsid w:val="000533B5"/>
    <w:rsid w:val="00062CB9"/>
    <w:rsid w:val="0006676F"/>
    <w:rsid w:val="000756A3"/>
    <w:rsid w:val="00081761"/>
    <w:rsid w:val="00083E48"/>
    <w:rsid w:val="0008525A"/>
    <w:rsid w:val="0009083F"/>
    <w:rsid w:val="00091189"/>
    <w:rsid w:val="00092C4E"/>
    <w:rsid w:val="000B2556"/>
    <w:rsid w:val="000B5AC5"/>
    <w:rsid w:val="000B6E34"/>
    <w:rsid w:val="000C09F7"/>
    <w:rsid w:val="000C628C"/>
    <w:rsid w:val="000C65E6"/>
    <w:rsid w:val="000D479D"/>
    <w:rsid w:val="000D72E8"/>
    <w:rsid w:val="000E000E"/>
    <w:rsid w:val="000E3939"/>
    <w:rsid w:val="000E58F4"/>
    <w:rsid w:val="000F6FEE"/>
    <w:rsid w:val="00100234"/>
    <w:rsid w:val="001014C0"/>
    <w:rsid w:val="00104ECB"/>
    <w:rsid w:val="0012034B"/>
    <w:rsid w:val="00123B33"/>
    <w:rsid w:val="00137DFB"/>
    <w:rsid w:val="001474B0"/>
    <w:rsid w:val="001549BC"/>
    <w:rsid w:val="00157460"/>
    <w:rsid w:val="001577C0"/>
    <w:rsid w:val="00160158"/>
    <w:rsid w:val="00160F0B"/>
    <w:rsid w:val="0016357E"/>
    <w:rsid w:val="00163D59"/>
    <w:rsid w:val="00164CEC"/>
    <w:rsid w:val="001659BB"/>
    <w:rsid w:val="001673B9"/>
    <w:rsid w:val="00167A4C"/>
    <w:rsid w:val="00170673"/>
    <w:rsid w:val="001750E8"/>
    <w:rsid w:val="00175A3A"/>
    <w:rsid w:val="0018530A"/>
    <w:rsid w:val="001862F4"/>
    <w:rsid w:val="00191615"/>
    <w:rsid w:val="00195462"/>
    <w:rsid w:val="001A1A6C"/>
    <w:rsid w:val="001A39B0"/>
    <w:rsid w:val="001B7AB9"/>
    <w:rsid w:val="001C6B07"/>
    <w:rsid w:val="001D036E"/>
    <w:rsid w:val="001D5820"/>
    <w:rsid w:val="001D6E8E"/>
    <w:rsid w:val="001E5CAF"/>
    <w:rsid w:val="001F25DB"/>
    <w:rsid w:val="002045F8"/>
    <w:rsid w:val="00206D0E"/>
    <w:rsid w:val="00216954"/>
    <w:rsid w:val="00221A09"/>
    <w:rsid w:val="00227ADD"/>
    <w:rsid w:val="0023094B"/>
    <w:rsid w:val="00230B57"/>
    <w:rsid w:val="002334D8"/>
    <w:rsid w:val="002477C1"/>
    <w:rsid w:val="00253F87"/>
    <w:rsid w:val="00262140"/>
    <w:rsid w:val="00270934"/>
    <w:rsid w:val="0027645F"/>
    <w:rsid w:val="002777D1"/>
    <w:rsid w:val="00281B9B"/>
    <w:rsid w:val="00281E49"/>
    <w:rsid w:val="00281FDD"/>
    <w:rsid w:val="00286C60"/>
    <w:rsid w:val="00286EB6"/>
    <w:rsid w:val="00287662"/>
    <w:rsid w:val="00290960"/>
    <w:rsid w:val="00290963"/>
    <w:rsid w:val="00291488"/>
    <w:rsid w:val="0029600C"/>
    <w:rsid w:val="002960EA"/>
    <w:rsid w:val="00296AC5"/>
    <w:rsid w:val="002A0C87"/>
    <w:rsid w:val="002A3B5F"/>
    <w:rsid w:val="002A52E2"/>
    <w:rsid w:val="002B2820"/>
    <w:rsid w:val="002B3C6C"/>
    <w:rsid w:val="002B73D3"/>
    <w:rsid w:val="002C2602"/>
    <w:rsid w:val="002C36AF"/>
    <w:rsid w:val="002C481F"/>
    <w:rsid w:val="002D03AC"/>
    <w:rsid w:val="002D2BC6"/>
    <w:rsid w:val="002D2D7D"/>
    <w:rsid w:val="002D6A05"/>
    <w:rsid w:val="002D7F15"/>
    <w:rsid w:val="002F2506"/>
    <w:rsid w:val="00300054"/>
    <w:rsid w:val="00301E45"/>
    <w:rsid w:val="00304D70"/>
    <w:rsid w:val="00312571"/>
    <w:rsid w:val="00316BF8"/>
    <w:rsid w:val="0032014B"/>
    <w:rsid w:val="0032343C"/>
    <w:rsid w:val="00325AD2"/>
    <w:rsid w:val="00332EB8"/>
    <w:rsid w:val="00336F74"/>
    <w:rsid w:val="00342330"/>
    <w:rsid w:val="00343418"/>
    <w:rsid w:val="00346643"/>
    <w:rsid w:val="003504D3"/>
    <w:rsid w:val="00352FCB"/>
    <w:rsid w:val="00354413"/>
    <w:rsid w:val="00360452"/>
    <w:rsid w:val="00363140"/>
    <w:rsid w:val="00364435"/>
    <w:rsid w:val="00366D97"/>
    <w:rsid w:val="00367D7A"/>
    <w:rsid w:val="00373762"/>
    <w:rsid w:val="00375B4B"/>
    <w:rsid w:val="00375C23"/>
    <w:rsid w:val="003924CB"/>
    <w:rsid w:val="003929E9"/>
    <w:rsid w:val="00395583"/>
    <w:rsid w:val="003971A9"/>
    <w:rsid w:val="003A543D"/>
    <w:rsid w:val="003B328D"/>
    <w:rsid w:val="003B5A65"/>
    <w:rsid w:val="003C2092"/>
    <w:rsid w:val="003D1BA7"/>
    <w:rsid w:val="003D2070"/>
    <w:rsid w:val="003D3D16"/>
    <w:rsid w:val="003D3EBA"/>
    <w:rsid w:val="003D7184"/>
    <w:rsid w:val="003E13B3"/>
    <w:rsid w:val="003E38CF"/>
    <w:rsid w:val="003E4B59"/>
    <w:rsid w:val="003E533B"/>
    <w:rsid w:val="003E59F0"/>
    <w:rsid w:val="003E63E5"/>
    <w:rsid w:val="003F01B2"/>
    <w:rsid w:val="003F6A05"/>
    <w:rsid w:val="00403CE5"/>
    <w:rsid w:val="00410E23"/>
    <w:rsid w:val="00410E5C"/>
    <w:rsid w:val="00422BFD"/>
    <w:rsid w:val="004240BF"/>
    <w:rsid w:val="004243AE"/>
    <w:rsid w:val="00424BED"/>
    <w:rsid w:val="004251AC"/>
    <w:rsid w:val="00427FAA"/>
    <w:rsid w:val="00441950"/>
    <w:rsid w:val="00445A05"/>
    <w:rsid w:val="00452C54"/>
    <w:rsid w:val="004553B2"/>
    <w:rsid w:val="00455BB7"/>
    <w:rsid w:val="00455F4F"/>
    <w:rsid w:val="00466590"/>
    <w:rsid w:val="00467166"/>
    <w:rsid w:val="00473015"/>
    <w:rsid w:val="00483AAE"/>
    <w:rsid w:val="00486F48"/>
    <w:rsid w:val="00487D1E"/>
    <w:rsid w:val="00487F94"/>
    <w:rsid w:val="0049003A"/>
    <w:rsid w:val="004939E4"/>
    <w:rsid w:val="004A71C9"/>
    <w:rsid w:val="004A7896"/>
    <w:rsid w:val="004A7D00"/>
    <w:rsid w:val="004B0045"/>
    <w:rsid w:val="004B1DE0"/>
    <w:rsid w:val="004B29F8"/>
    <w:rsid w:val="004B43E5"/>
    <w:rsid w:val="004B54AE"/>
    <w:rsid w:val="004B5CEF"/>
    <w:rsid w:val="004B63E3"/>
    <w:rsid w:val="004B7DD6"/>
    <w:rsid w:val="004D32A1"/>
    <w:rsid w:val="004D458A"/>
    <w:rsid w:val="004D4A10"/>
    <w:rsid w:val="004D6FFB"/>
    <w:rsid w:val="004D7E14"/>
    <w:rsid w:val="004E0B05"/>
    <w:rsid w:val="004E0BF8"/>
    <w:rsid w:val="004E46CF"/>
    <w:rsid w:val="004F6812"/>
    <w:rsid w:val="00503448"/>
    <w:rsid w:val="005036BB"/>
    <w:rsid w:val="00503AB6"/>
    <w:rsid w:val="00503E08"/>
    <w:rsid w:val="00514380"/>
    <w:rsid w:val="00516E2D"/>
    <w:rsid w:val="00523781"/>
    <w:rsid w:val="00530B24"/>
    <w:rsid w:val="005350CB"/>
    <w:rsid w:val="00537637"/>
    <w:rsid w:val="005441B9"/>
    <w:rsid w:val="0054567D"/>
    <w:rsid w:val="00552AAF"/>
    <w:rsid w:val="00554719"/>
    <w:rsid w:val="00557F5F"/>
    <w:rsid w:val="00565786"/>
    <w:rsid w:val="00575DCF"/>
    <w:rsid w:val="00576C50"/>
    <w:rsid w:val="00576DB5"/>
    <w:rsid w:val="00582964"/>
    <w:rsid w:val="0059000E"/>
    <w:rsid w:val="00594CC7"/>
    <w:rsid w:val="00597B66"/>
    <w:rsid w:val="00597D20"/>
    <w:rsid w:val="005A07B8"/>
    <w:rsid w:val="005A0E05"/>
    <w:rsid w:val="005B0953"/>
    <w:rsid w:val="005B4F0A"/>
    <w:rsid w:val="005B71AB"/>
    <w:rsid w:val="005C11AB"/>
    <w:rsid w:val="005C7824"/>
    <w:rsid w:val="005E5666"/>
    <w:rsid w:val="00601D2F"/>
    <w:rsid w:val="00601E9E"/>
    <w:rsid w:val="006074C3"/>
    <w:rsid w:val="0061201D"/>
    <w:rsid w:val="0061238A"/>
    <w:rsid w:val="00613967"/>
    <w:rsid w:val="0061686E"/>
    <w:rsid w:val="00621DEB"/>
    <w:rsid w:val="00623D3A"/>
    <w:rsid w:val="00627BF9"/>
    <w:rsid w:val="00627E2F"/>
    <w:rsid w:val="00631A29"/>
    <w:rsid w:val="00637847"/>
    <w:rsid w:val="00645186"/>
    <w:rsid w:val="0065018E"/>
    <w:rsid w:val="0065194B"/>
    <w:rsid w:val="00652183"/>
    <w:rsid w:val="006524AB"/>
    <w:rsid w:val="0066325F"/>
    <w:rsid w:val="00663F89"/>
    <w:rsid w:val="0066546B"/>
    <w:rsid w:val="0066579B"/>
    <w:rsid w:val="00667075"/>
    <w:rsid w:val="00676D5E"/>
    <w:rsid w:val="006815DA"/>
    <w:rsid w:val="00682FEA"/>
    <w:rsid w:val="0068556C"/>
    <w:rsid w:val="006866F1"/>
    <w:rsid w:val="006911BF"/>
    <w:rsid w:val="006958FA"/>
    <w:rsid w:val="006B2960"/>
    <w:rsid w:val="006B4734"/>
    <w:rsid w:val="006D155F"/>
    <w:rsid w:val="006D42A3"/>
    <w:rsid w:val="006E08F0"/>
    <w:rsid w:val="006E21E1"/>
    <w:rsid w:val="006E2F34"/>
    <w:rsid w:val="006E42C8"/>
    <w:rsid w:val="007004B3"/>
    <w:rsid w:val="00702E72"/>
    <w:rsid w:val="00704450"/>
    <w:rsid w:val="00715472"/>
    <w:rsid w:val="00715E8E"/>
    <w:rsid w:val="00716CA2"/>
    <w:rsid w:val="00716D08"/>
    <w:rsid w:val="00723897"/>
    <w:rsid w:val="00727EC7"/>
    <w:rsid w:val="00740DA6"/>
    <w:rsid w:val="00744588"/>
    <w:rsid w:val="00744DC1"/>
    <w:rsid w:val="00753B18"/>
    <w:rsid w:val="0076121E"/>
    <w:rsid w:val="00764FAF"/>
    <w:rsid w:val="00773749"/>
    <w:rsid w:val="00773A83"/>
    <w:rsid w:val="00773F0C"/>
    <w:rsid w:val="00774081"/>
    <w:rsid w:val="00775445"/>
    <w:rsid w:val="00776B82"/>
    <w:rsid w:val="00781D4C"/>
    <w:rsid w:val="00783340"/>
    <w:rsid w:val="00783918"/>
    <w:rsid w:val="00792663"/>
    <w:rsid w:val="007926D1"/>
    <w:rsid w:val="00796E0B"/>
    <w:rsid w:val="007A2ED3"/>
    <w:rsid w:val="007B4A83"/>
    <w:rsid w:val="007B4D81"/>
    <w:rsid w:val="007B4DEB"/>
    <w:rsid w:val="007B71C8"/>
    <w:rsid w:val="007C4A97"/>
    <w:rsid w:val="007D5540"/>
    <w:rsid w:val="007E063A"/>
    <w:rsid w:val="007E1763"/>
    <w:rsid w:val="007E33DE"/>
    <w:rsid w:val="007E665E"/>
    <w:rsid w:val="007F1C56"/>
    <w:rsid w:val="007F4C71"/>
    <w:rsid w:val="007F7394"/>
    <w:rsid w:val="007F7794"/>
    <w:rsid w:val="008011A7"/>
    <w:rsid w:val="00806D63"/>
    <w:rsid w:val="00817A3E"/>
    <w:rsid w:val="00824E78"/>
    <w:rsid w:val="00824F2F"/>
    <w:rsid w:val="00830A8D"/>
    <w:rsid w:val="008325A5"/>
    <w:rsid w:val="00845127"/>
    <w:rsid w:val="008472A4"/>
    <w:rsid w:val="00850010"/>
    <w:rsid w:val="00852958"/>
    <w:rsid w:val="008564E1"/>
    <w:rsid w:val="008625CF"/>
    <w:rsid w:val="0086288C"/>
    <w:rsid w:val="008650BC"/>
    <w:rsid w:val="008658EF"/>
    <w:rsid w:val="008870EF"/>
    <w:rsid w:val="008914AF"/>
    <w:rsid w:val="00892522"/>
    <w:rsid w:val="008958FE"/>
    <w:rsid w:val="00896A31"/>
    <w:rsid w:val="008979C8"/>
    <w:rsid w:val="008A4A99"/>
    <w:rsid w:val="008A638D"/>
    <w:rsid w:val="008A7B8F"/>
    <w:rsid w:val="008B1806"/>
    <w:rsid w:val="008B2408"/>
    <w:rsid w:val="008B5E1D"/>
    <w:rsid w:val="008B720F"/>
    <w:rsid w:val="008D4468"/>
    <w:rsid w:val="008D5713"/>
    <w:rsid w:val="008D6F93"/>
    <w:rsid w:val="008E70E6"/>
    <w:rsid w:val="008F2288"/>
    <w:rsid w:val="00901FAC"/>
    <w:rsid w:val="00904211"/>
    <w:rsid w:val="00904457"/>
    <w:rsid w:val="00912A8A"/>
    <w:rsid w:val="00916421"/>
    <w:rsid w:val="00924A94"/>
    <w:rsid w:val="00925B32"/>
    <w:rsid w:val="00927C05"/>
    <w:rsid w:val="00932FD6"/>
    <w:rsid w:val="009340C7"/>
    <w:rsid w:val="00935D5D"/>
    <w:rsid w:val="0093685A"/>
    <w:rsid w:val="00936F4D"/>
    <w:rsid w:val="00947661"/>
    <w:rsid w:val="00962045"/>
    <w:rsid w:val="00963A11"/>
    <w:rsid w:val="00966957"/>
    <w:rsid w:val="009725D2"/>
    <w:rsid w:val="0097657C"/>
    <w:rsid w:val="00977A44"/>
    <w:rsid w:val="00983C6B"/>
    <w:rsid w:val="00990327"/>
    <w:rsid w:val="00991507"/>
    <w:rsid w:val="009935FB"/>
    <w:rsid w:val="00993B90"/>
    <w:rsid w:val="00994AD0"/>
    <w:rsid w:val="00995D9F"/>
    <w:rsid w:val="00996348"/>
    <w:rsid w:val="009A2F23"/>
    <w:rsid w:val="009A4B16"/>
    <w:rsid w:val="009B0267"/>
    <w:rsid w:val="009B0A7B"/>
    <w:rsid w:val="009B2DA7"/>
    <w:rsid w:val="009B7638"/>
    <w:rsid w:val="009C43F5"/>
    <w:rsid w:val="009C4AC6"/>
    <w:rsid w:val="009D4618"/>
    <w:rsid w:val="009D72A6"/>
    <w:rsid w:val="009E114E"/>
    <w:rsid w:val="009E13A6"/>
    <w:rsid w:val="009E2337"/>
    <w:rsid w:val="009E3F4D"/>
    <w:rsid w:val="009E48EA"/>
    <w:rsid w:val="009E4BD8"/>
    <w:rsid w:val="009E5652"/>
    <w:rsid w:val="009E7599"/>
    <w:rsid w:val="009F1A89"/>
    <w:rsid w:val="009F1F10"/>
    <w:rsid w:val="009F289F"/>
    <w:rsid w:val="009F56A1"/>
    <w:rsid w:val="009F5DD4"/>
    <w:rsid w:val="00A04EBE"/>
    <w:rsid w:val="00A057AD"/>
    <w:rsid w:val="00A07479"/>
    <w:rsid w:val="00A074A2"/>
    <w:rsid w:val="00A0771A"/>
    <w:rsid w:val="00A10A4F"/>
    <w:rsid w:val="00A12ECF"/>
    <w:rsid w:val="00A1431D"/>
    <w:rsid w:val="00A22C6A"/>
    <w:rsid w:val="00A239A3"/>
    <w:rsid w:val="00A24A43"/>
    <w:rsid w:val="00A30D27"/>
    <w:rsid w:val="00A31C2A"/>
    <w:rsid w:val="00A320ED"/>
    <w:rsid w:val="00A35FAD"/>
    <w:rsid w:val="00A36FA3"/>
    <w:rsid w:val="00A4153D"/>
    <w:rsid w:val="00A42AC4"/>
    <w:rsid w:val="00A43757"/>
    <w:rsid w:val="00A44E1A"/>
    <w:rsid w:val="00A54CE2"/>
    <w:rsid w:val="00A569D9"/>
    <w:rsid w:val="00A61A8D"/>
    <w:rsid w:val="00A65189"/>
    <w:rsid w:val="00A66FA5"/>
    <w:rsid w:val="00A67835"/>
    <w:rsid w:val="00A74688"/>
    <w:rsid w:val="00A74F7A"/>
    <w:rsid w:val="00A824CB"/>
    <w:rsid w:val="00A8387B"/>
    <w:rsid w:val="00A84D8A"/>
    <w:rsid w:val="00A87BB7"/>
    <w:rsid w:val="00AA07BE"/>
    <w:rsid w:val="00AA0ED0"/>
    <w:rsid w:val="00AA194D"/>
    <w:rsid w:val="00AA72B3"/>
    <w:rsid w:val="00AB6B72"/>
    <w:rsid w:val="00AC3833"/>
    <w:rsid w:val="00AC4605"/>
    <w:rsid w:val="00AC6807"/>
    <w:rsid w:val="00AC7DF5"/>
    <w:rsid w:val="00AD41C8"/>
    <w:rsid w:val="00AE0652"/>
    <w:rsid w:val="00AF2424"/>
    <w:rsid w:val="00B00B5C"/>
    <w:rsid w:val="00B0178A"/>
    <w:rsid w:val="00B0290D"/>
    <w:rsid w:val="00B10EC9"/>
    <w:rsid w:val="00B12DFE"/>
    <w:rsid w:val="00B15BB6"/>
    <w:rsid w:val="00B31028"/>
    <w:rsid w:val="00B322E5"/>
    <w:rsid w:val="00B3715C"/>
    <w:rsid w:val="00B37C4C"/>
    <w:rsid w:val="00B40E36"/>
    <w:rsid w:val="00B40E6E"/>
    <w:rsid w:val="00B5180A"/>
    <w:rsid w:val="00B56CFB"/>
    <w:rsid w:val="00B60D69"/>
    <w:rsid w:val="00B66E59"/>
    <w:rsid w:val="00B73EA1"/>
    <w:rsid w:val="00B7738D"/>
    <w:rsid w:val="00B77F95"/>
    <w:rsid w:val="00B81ED5"/>
    <w:rsid w:val="00B822C2"/>
    <w:rsid w:val="00B85BB9"/>
    <w:rsid w:val="00B864D5"/>
    <w:rsid w:val="00B9012A"/>
    <w:rsid w:val="00B91EB5"/>
    <w:rsid w:val="00BA19DA"/>
    <w:rsid w:val="00BA56DB"/>
    <w:rsid w:val="00BA607B"/>
    <w:rsid w:val="00BA78AF"/>
    <w:rsid w:val="00BA78B9"/>
    <w:rsid w:val="00BB02DB"/>
    <w:rsid w:val="00BC0B07"/>
    <w:rsid w:val="00BC558A"/>
    <w:rsid w:val="00BC7CB3"/>
    <w:rsid w:val="00BC7D5B"/>
    <w:rsid w:val="00BD1941"/>
    <w:rsid w:val="00BD2B34"/>
    <w:rsid w:val="00BD3776"/>
    <w:rsid w:val="00BD7F73"/>
    <w:rsid w:val="00BE190A"/>
    <w:rsid w:val="00BE75AB"/>
    <w:rsid w:val="00BE7867"/>
    <w:rsid w:val="00BF3924"/>
    <w:rsid w:val="00BF610A"/>
    <w:rsid w:val="00C07874"/>
    <w:rsid w:val="00C1353A"/>
    <w:rsid w:val="00C16429"/>
    <w:rsid w:val="00C16989"/>
    <w:rsid w:val="00C353A6"/>
    <w:rsid w:val="00C3554D"/>
    <w:rsid w:val="00C37765"/>
    <w:rsid w:val="00C43CD4"/>
    <w:rsid w:val="00C50529"/>
    <w:rsid w:val="00C506B9"/>
    <w:rsid w:val="00C54E64"/>
    <w:rsid w:val="00C56333"/>
    <w:rsid w:val="00C7557A"/>
    <w:rsid w:val="00C76544"/>
    <w:rsid w:val="00C77230"/>
    <w:rsid w:val="00C8086B"/>
    <w:rsid w:val="00C82FD7"/>
    <w:rsid w:val="00C90F0E"/>
    <w:rsid w:val="00C9226F"/>
    <w:rsid w:val="00C92408"/>
    <w:rsid w:val="00C92620"/>
    <w:rsid w:val="00C95758"/>
    <w:rsid w:val="00C95CB8"/>
    <w:rsid w:val="00CA4E53"/>
    <w:rsid w:val="00CB2715"/>
    <w:rsid w:val="00CC2692"/>
    <w:rsid w:val="00CD544D"/>
    <w:rsid w:val="00CD79F6"/>
    <w:rsid w:val="00CE2473"/>
    <w:rsid w:val="00CF375F"/>
    <w:rsid w:val="00CF4889"/>
    <w:rsid w:val="00CF557E"/>
    <w:rsid w:val="00D070C8"/>
    <w:rsid w:val="00D1028B"/>
    <w:rsid w:val="00D11AEC"/>
    <w:rsid w:val="00D20A4D"/>
    <w:rsid w:val="00D20B51"/>
    <w:rsid w:val="00D33129"/>
    <w:rsid w:val="00D33250"/>
    <w:rsid w:val="00D33E17"/>
    <w:rsid w:val="00D345B5"/>
    <w:rsid w:val="00D35B87"/>
    <w:rsid w:val="00D3642C"/>
    <w:rsid w:val="00D60D5D"/>
    <w:rsid w:val="00D612F8"/>
    <w:rsid w:val="00D62BEF"/>
    <w:rsid w:val="00D64456"/>
    <w:rsid w:val="00D64A5A"/>
    <w:rsid w:val="00D677ED"/>
    <w:rsid w:val="00D72CDF"/>
    <w:rsid w:val="00D751FA"/>
    <w:rsid w:val="00D763F9"/>
    <w:rsid w:val="00D82126"/>
    <w:rsid w:val="00D83BE6"/>
    <w:rsid w:val="00D85ED6"/>
    <w:rsid w:val="00D87A76"/>
    <w:rsid w:val="00D91AB9"/>
    <w:rsid w:val="00D94E79"/>
    <w:rsid w:val="00DA042A"/>
    <w:rsid w:val="00DA3E03"/>
    <w:rsid w:val="00DA6AE2"/>
    <w:rsid w:val="00DB29B6"/>
    <w:rsid w:val="00DB5641"/>
    <w:rsid w:val="00DB6326"/>
    <w:rsid w:val="00DC323E"/>
    <w:rsid w:val="00DC4E9E"/>
    <w:rsid w:val="00DD2359"/>
    <w:rsid w:val="00DD6D75"/>
    <w:rsid w:val="00DE3E4D"/>
    <w:rsid w:val="00DF4DBB"/>
    <w:rsid w:val="00DF6A2B"/>
    <w:rsid w:val="00DF78AD"/>
    <w:rsid w:val="00E02431"/>
    <w:rsid w:val="00E104B5"/>
    <w:rsid w:val="00E11A20"/>
    <w:rsid w:val="00E13874"/>
    <w:rsid w:val="00E203D6"/>
    <w:rsid w:val="00E20D22"/>
    <w:rsid w:val="00E259EC"/>
    <w:rsid w:val="00E26FA2"/>
    <w:rsid w:val="00E32E58"/>
    <w:rsid w:val="00E37141"/>
    <w:rsid w:val="00E40612"/>
    <w:rsid w:val="00E416A8"/>
    <w:rsid w:val="00E43799"/>
    <w:rsid w:val="00E43D16"/>
    <w:rsid w:val="00E44E74"/>
    <w:rsid w:val="00E4630F"/>
    <w:rsid w:val="00E4797B"/>
    <w:rsid w:val="00E67A0D"/>
    <w:rsid w:val="00E703AA"/>
    <w:rsid w:val="00E70CA5"/>
    <w:rsid w:val="00E82019"/>
    <w:rsid w:val="00E9407F"/>
    <w:rsid w:val="00EB458B"/>
    <w:rsid w:val="00EB5482"/>
    <w:rsid w:val="00EB5F26"/>
    <w:rsid w:val="00EB6E6A"/>
    <w:rsid w:val="00EC4B61"/>
    <w:rsid w:val="00EE7AA6"/>
    <w:rsid w:val="00EF0F15"/>
    <w:rsid w:val="00F0115F"/>
    <w:rsid w:val="00F01AEF"/>
    <w:rsid w:val="00F06BBF"/>
    <w:rsid w:val="00F110AA"/>
    <w:rsid w:val="00F16EAF"/>
    <w:rsid w:val="00F2076E"/>
    <w:rsid w:val="00F207A0"/>
    <w:rsid w:val="00F229E5"/>
    <w:rsid w:val="00F24A07"/>
    <w:rsid w:val="00F25618"/>
    <w:rsid w:val="00F2756F"/>
    <w:rsid w:val="00F31430"/>
    <w:rsid w:val="00F31DF9"/>
    <w:rsid w:val="00F36474"/>
    <w:rsid w:val="00F459AF"/>
    <w:rsid w:val="00F548B7"/>
    <w:rsid w:val="00F55EB0"/>
    <w:rsid w:val="00F57239"/>
    <w:rsid w:val="00F602FE"/>
    <w:rsid w:val="00F70929"/>
    <w:rsid w:val="00F74C74"/>
    <w:rsid w:val="00F8774D"/>
    <w:rsid w:val="00F9099A"/>
    <w:rsid w:val="00F940ED"/>
    <w:rsid w:val="00F94C46"/>
    <w:rsid w:val="00F971DF"/>
    <w:rsid w:val="00F97449"/>
    <w:rsid w:val="00FA6B42"/>
    <w:rsid w:val="00FB058C"/>
    <w:rsid w:val="00FB3770"/>
    <w:rsid w:val="00FC4AA7"/>
    <w:rsid w:val="00FD22F6"/>
    <w:rsid w:val="00FF36C4"/>
    <w:rsid w:val="00FF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7A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207A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207A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207A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F207A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207A0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207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07A0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Normal"/>
    <w:uiPriority w:val="99"/>
    <w:rsid w:val="00F55EB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806D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docs/laws/11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6</Pages>
  <Words>1764</Words>
  <Characters>10060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Admin</cp:lastModifiedBy>
  <cp:revision>3</cp:revision>
  <cp:lastPrinted>2015-05-12T01:04:00Z</cp:lastPrinted>
  <dcterms:created xsi:type="dcterms:W3CDTF">2015-05-11T22:45:00Z</dcterms:created>
  <dcterms:modified xsi:type="dcterms:W3CDTF">2015-05-12T01:04:00Z</dcterms:modified>
</cp:coreProperties>
</file>